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0C" w:rsidRPr="0035135A" w:rsidRDefault="00EE330C" w:rsidP="00EA6A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35A">
        <w:rPr>
          <w:rFonts w:ascii="Times New Roman" w:hAnsi="Times New Roman" w:cs="Times New Roman"/>
          <w:b/>
          <w:sz w:val="24"/>
          <w:szCs w:val="24"/>
        </w:rPr>
        <w:t>СОВЕТ ДЕПУТАТОВ  НОВОМОШКОВСКОГО СЕЛЬСОВЕТА</w:t>
      </w:r>
    </w:p>
    <w:p w:rsidR="00EE330C" w:rsidRPr="0035135A" w:rsidRDefault="00EE330C" w:rsidP="00EA6A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35A">
        <w:rPr>
          <w:rFonts w:ascii="Times New Roman" w:hAnsi="Times New Roman" w:cs="Times New Roman"/>
          <w:b/>
          <w:sz w:val="24"/>
          <w:szCs w:val="24"/>
        </w:rPr>
        <w:t>МОШКОВСКОГО РАЙОНА  НОВОСИБИРСКОЙ ОБЛАСТИ</w:t>
      </w:r>
    </w:p>
    <w:p w:rsidR="00EE330C" w:rsidRPr="0035135A" w:rsidRDefault="00EE330C" w:rsidP="00EA6A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ШЕСТОГО</w:t>
      </w:r>
      <w:r w:rsidRPr="0035135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  <w:r w:rsidRPr="003513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30C" w:rsidRDefault="00EE330C" w:rsidP="00EA6A76">
      <w:pPr>
        <w:spacing w:line="239" w:lineRule="auto"/>
        <w:ind w:left="3405"/>
        <w:rPr>
          <w:rFonts w:ascii="Arial" w:hAnsi="Arial"/>
          <w:sz w:val="22"/>
        </w:rPr>
      </w:pPr>
    </w:p>
    <w:p w:rsidR="00EE330C" w:rsidRPr="0035135A" w:rsidRDefault="00EE330C" w:rsidP="00EA6A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35A">
        <w:rPr>
          <w:rFonts w:ascii="Times New Roman" w:hAnsi="Times New Roman" w:cs="Times New Roman"/>
          <w:sz w:val="28"/>
          <w:szCs w:val="28"/>
        </w:rPr>
        <w:t xml:space="preserve">Р Е Ш Е Н И Е  </w:t>
      </w:r>
      <w:r>
        <w:rPr>
          <w:rFonts w:ascii="Times New Roman" w:hAnsi="Times New Roman" w:cs="Times New Roman"/>
          <w:sz w:val="28"/>
          <w:szCs w:val="28"/>
        </w:rPr>
        <w:t>(проект)</w:t>
      </w:r>
    </w:p>
    <w:p w:rsidR="00EE330C" w:rsidRPr="0035135A" w:rsidRDefault="00EE330C" w:rsidP="00EA6A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Pr="0035135A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EE330C" w:rsidRPr="0035135A" w:rsidRDefault="00EE330C" w:rsidP="00EA6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30C" w:rsidRDefault="00EE330C" w:rsidP="00EA6A76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35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20.11.2020</w:t>
      </w:r>
      <w:r w:rsidRPr="0035135A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EE330C" w:rsidRDefault="00EE330C" w:rsidP="00EA6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30C" w:rsidRPr="00D44D2C" w:rsidRDefault="00EE330C" w:rsidP="00D44D2C">
      <w:pPr>
        <w:jc w:val="center"/>
        <w:rPr>
          <w:rFonts w:ascii="Times New Roman" w:hAnsi="Times New Roman" w:cs="Times New Roman"/>
          <w:sz w:val="28"/>
          <w:szCs w:val="28"/>
        </w:rPr>
      </w:pPr>
      <w:r w:rsidRPr="00D44D2C">
        <w:rPr>
          <w:rFonts w:ascii="Times New Roman" w:hAnsi="Times New Roman" w:cs="Times New Roman"/>
          <w:sz w:val="28"/>
          <w:szCs w:val="28"/>
        </w:rPr>
        <w:t>О внес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4D2C">
        <w:rPr>
          <w:rFonts w:ascii="Times New Roman" w:hAnsi="Times New Roman" w:cs="Times New Roman"/>
          <w:sz w:val="28"/>
          <w:szCs w:val="28"/>
        </w:rPr>
        <w:t xml:space="preserve">нии изменений в решение одиннадцатой сессии  № 67 от 02.03.2017  «Об утверждении Положения об оплате труда </w:t>
      </w:r>
      <w:r w:rsidRPr="00D44D2C">
        <w:rPr>
          <w:rFonts w:ascii="Times New Roman" w:hAnsi="Times New Roman" w:cs="Times New Roman"/>
          <w:bCs/>
          <w:sz w:val="28"/>
          <w:szCs w:val="28"/>
        </w:rPr>
        <w:t xml:space="preserve">выборных должностных лиц Новомошковского сельсовета Мошковского района Новосибирской области, муниципальных служащих в администрации   Новомошковского сельсовета Мошковского района Новосибирской области </w:t>
      </w:r>
      <w:r w:rsidRPr="00D44D2C">
        <w:rPr>
          <w:rFonts w:ascii="Times New Roman" w:hAnsi="Times New Roman" w:cs="Times New Roman"/>
          <w:sz w:val="28"/>
          <w:szCs w:val="28"/>
        </w:rPr>
        <w:t xml:space="preserve"> и порядке ее осуществления»</w:t>
      </w:r>
    </w:p>
    <w:p w:rsidR="00EE330C" w:rsidRDefault="00EE330C" w:rsidP="00D44D2C">
      <w:pPr>
        <w:jc w:val="center"/>
        <w:rPr>
          <w:rFonts w:ascii="Times New Roman" w:hAnsi="Times New Roman"/>
        </w:rPr>
      </w:pPr>
    </w:p>
    <w:p w:rsidR="00EE330C" w:rsidRDefault="00EE330C" w:rsidP="00EA6A76">
      <w:pPr>
        <w:spacing w:line="183" w:lineRule="exact"/>
        <w:rPr>
          <w:rFonts w:ascii="Arial" w:hAnsi="Arial"/>
          <w:sz w:val="22"/>
        </w:rPr>
      </w:pPr>
    </w:p>
    <w:p w:rsidR="00EE330C" w:rsidRPr="0030488D" w:rsidRDefault="00EE330C" w:rsidP="00EA6A76">
      <w:pPr>
        <w:spacing w:line="240" w:lineRule="atLeast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D44D2C">
        <w:rPr>
          <w:rFonts w:ascii="Times New Roman" w:hAnsi="Times New Roman" w:cs="Times New Roman"/>
          <w:sz w:val="28"/>
          <w:szCs w:val="28"/>
        </w:rPr>
        <w:t xml:space="preserve">    </w:t>
      </w:r>
      <w:r w:rsidRPr="006F2A2C">
        <w:rPr>
          <w:rFonts w:ascii="Times New Roman" w:hAnsi="Times New Roman" w:cs="Times New Roman"/>
          <w:sz w:val="28"/>
          <w:szCs w:val="28"/>
        </w:rPr>
        <w:t>В соответствии с Федеральным законом №131 «Об общих принципах организации местного самоуправления в Российской Федерации»</w:t>
      </w:r>
      <w:r w:rsidRPr="006F2A2C">
        <w:rPr>
          <w:rFonts w:ascii="Times New Roman" w:hAnsi="Times New Roman" w:cs="Times New Roman"/>
        </w:rPr>
        <w:t xml:space="preserve"> </w:t>
      </w:r>
      <w:r w:rsidRPr="006F2A2C">
        <w:rPr>
          <w:rFonts w:ascii="Times New Roman" w:hAnsi="Times New Roman" w:cs="Times New Roman"/>
          <w:sz w:val="28"/>
          <w:szCs w:val="28"/>
        </w:rPr>
        <w:t xml:space="preserve"> Федеральным законом от 02.03.07 № 25 – ФЗ «О муниципальной службе в Российской Федерации», законом Новосибирской области от 30 октября 2007 года N 157-ОЗ «О муниципальной службе в Новосибирской области», законом Новосибирской области от 25.12.2006г № 74 -ОЗ «О реестре должностей муниципальной службы в Новосибирской области», законом Новосибирской области от 22.02.2012г № 196-ОЗ «О внесении изменений в приложения к закону Новосибирской области «О реестре должностей муниципальной службы в Новосибирской области» и в закон Новосибирской области «О соотношении должностей муниципальной службы и должностей государственной гражданской службы Новосибирской области,  постановлением правительства Новосибирской области от 31.01.2017 № 20 – п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постановлением Губернатора Новосибирской области от 10.01.2018 №5 </w:t>
      </w:r>
      <w:r w:rsidRPr="006F2A2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</w:t>
      </w:r>
      <w:r w:rsidRPr="006F2A2C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Совет депутатов Новомошковского сельсовета Мошковского района Новосибирской области</w:t>
      </w:r>
    </w:p>
    <w:p w:rsidR="00EE330C" w:rsidRDefault="00EE330C" w:rsidP="00EA6A76">
      <w:pPr>
        <w:spacing w:line="240" w:lineRule="atLeast"/>
        <w:ind w:left="5"/>
        <w:rPr>
          <w:rFonts w:ascii="Times New Roman" w:hAnsi="Times New Roman" w:cs="Times New Roman"/>
          <w:sz w:val="28"/>
          <w:szCs w:val="28"/>
        </w:rPr>
      </w:pPr>
      <w:r w:rsidRPr="0030488D">
        <w:rPr>
          <w:rFonts w:ascii="Times New Roman" w:hAnsi="Times New Roman" w:cs="Times New Roman"/>
          <w:sz w:val="28"/>
          <w:szCs w:val="28"/>
        </w:rPr>
        <w:t>РЕШИЛ:</w:t>
      </w:r>
    </w:p>
    <w:p w:rsidR="00EE330C" w:rsidRDefault="00EE330C" w:rsidP="00D44D2C">
      <w:pPr>
        <w:spacing w:line="240" w:lineRule="atLeast"/>
        <w:ind w:lef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44D2C">
        <w:rPr>
          <w:rFonts w:ascii="Times New Roman" w:hAnsi="Times New Roman" w:cs="Times New Roman"/>
          <w:sz w:val="28"/>
          <w:szCs w:val="28"/>
        </w:rPr>
        <w:t xml:space="preserve">Внести в решение одиннадцатой сессии  № 67 от 02.03.2017  «Об утверждении Положения об оплате труда </w:t>
      </w:r>
      <w:r w:rsidRPr="00D44D2C">
        <w:rPr>
          <w:rFonts w:ascii="Times New Roman" w:hAnsi="Times New Roman" w:cs="Times New Roman"/>
          <w:bCs/>
          <w:sz w:val="28"/>
          <w:szCs w:val="28"/>
        </w:rPr>
        <w:t xml:space="preserve">выборных должностных лиц Новомошковского сельсовета Мошковского района Новосибирской области, муниципальных служащих в администрации   Новомошковского сельсовета Мошковского района Новосибирской области </w:t>
      </w:r>
      <w:r w:rsidRPr="00D44D2C">
        <w:rPr>
          <w:rFonts w:ascii="Times New Roman" w:hAnsi="Times New Roman" w:cs="Times New Roman"/>
          <w:sz w:val="28"/>
          <w:szCs w:val="28"/>
        </w:rPr>
        <w:t xml:space="preserve"> и пор</w:t>
      </w:r>
      <w:r>
        <w:rPr>
          <w:rFonts w:ascii="Times New Roman" w:hAnsi="Times New Roman" w:cs="Times New Roman"/>
          <w:sz w:val="28"/>
          <w:szCs w:val="28"/>
        </w:rPr>
        <w:t>ядке ее осуществления» следующие изменения</w:t>
      </w:r>
      <w:r w:rsidRPr="00D44D2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330C" w:rsidRPr="00B02E97" w:rsidRDefault="00EE330C" w:rsidP="00D44D2C">
      <w:pPr>
        <w:spacing w:line="240" w:lineRule="atLeast"/>
        <w:ind w:lef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1.1. В пунктах 1.1.2. и 1.2.2. с</w:t>
      </w:r>
      <w:r w:rsidRPr="00D44D2C">
        <w:rPr>
          <w:rFonts w:ascii="Times New Roman" w:hAnsi="Times New Roman" w:cs="Times New Roman"/>
          <w:sz w:val="28"/>
          <w:szCs w:val="28"/>
        </w:rPr>
        <w:t>ловосочетание «базовый должностной оклад, равный  2</w:t>
      </w:r>
      <w:r>
        <w:rPr>
          <w:rFonts w:ascii="Times New Roman" w:hAnsi="Times New Roman" w:cs="Times New Roman"/>
          <w:sz w:val="28"/>
          <w:szCs w:val="28"/>
        </w:rPr>
        <w:t>608</w:t>
      </w:r>
      <w:r w:rsidRPr="00D44D2C"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  должности государственной гражданской службы Новосибирской области «специалист»)» заменить на  </w:t>
      </w:r>
      <w:r>
        <w:rPr>
          <w:rFonts w:ascii="Times New Roman" w:hAnsi="Times New Roman" w:cs="Times New Roman"/>
          <w:sz w:val="28"/>
          <w:szCs w:val="28"/>
        </w:rPr>
        <w:t>словосочетание:</w:t>
      </w:r>
      <w:r w:rsidRPr="00D44D2C">
        <w:rPr>
          <w:rFonts w:ascii="Times New Roman" w:hAnsi="Times New Roman" w:cs="Times New Roman"/>
          <w:sz w:val="28"/>
          <w:szCs w:val="28"/>
        </w:rPr>
        <w:t xml:space="preserve"> «базовый должностной оклад, равный  </w:t>
      </w:r>
      <w:r>
        <w:rPr>
          <w:rFonts w:ascii="Times New Roman" w:hAnsi="Times New Roman" w:cs="Times New Roman"/>
          <w:sz w:val="28"/>
          <w:szCs w:val="28"/>
        </w:rPr>
        <w:t>2687</w:t>
      </w:r>
      <w:r w:rsidRPr="00D44D2C"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  должности государственной гражданской службы </w:t>
      </w:r>
      <w:r w:rsidRPr="00B02E97">
        <w:rPr>
          <w:rFonts w:ascii="Times New Roman" w:hAnsi="Times New Roman" w:cs="Times New Roman"/>
          <w:sz w:val="28"/>
          <w:szCs w:val="28"/>
        </w:rPr>
        <w:t>Новосибирской области «специалист»)».</w:t>
      </w:r>
    </w:p>
    <w:p w:rsidR="00EE330C" w:rsidRDefault="00EE330C" w:rsidP="00D44D2C">
      <w:pPr>
        <w:spacing w:line="240" w:lineRule="atLeast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AA3714">
        <w:rPr>
          <w:rFonts w:ascii="Times New Roman" w:hAnsi="Times New Roman" w:cs="Times New Roman"/>
          <w:sz w:val="28"/>
          <w:szCs w:val="28"/>
        </w:rPr>
        <w:t>2. Администрации Новомошковского</w:t>
      </w:r>
      <w:r w:rsidRPr="006F2A2C">
        <w:rPr>
          <w:rFonts w:ascii="Times New Roman" w:hAnsi="Times New Roman" w:cs="Times New Roman"/>
          <w:sz w:val="28"/>
          <w:szCs w:val="28"/>
        </w:rPr>
        <w:t xml:space="preserve"> сельсовета привести в соответствие нормативные документы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Новомошковского сельсовета Мошковского района Новосибирской области.</w:t>
      </w:r>
    </w:p>
    <w:p w:rsidR="00EE330C" w:rsidRPr="00ED2733" w:rsidRDefault="00EE330C" w:rsidP="00D44D2C">
      <w:pPr>
        <w:pStyle w:val="BodyText2"/>
        <w:tabs>
          <w:tab w:val="left" w:pos="360"/>
        </w:tabs>
        <w:spacing w:after="0" w:line="24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ED2733">
        <w:rPr>
          <w:sz w:val="28"/>
          <w:szCs w:val="28"/>
        </w:rPr>
        <w:t>Настоящее решение вступает в силу со дня  принятия, распространяется на правоотнош</w:t>
      </w:r>
      <w:r>
        <w:rPr>
          <w:sz w:val="28"/>
          <w:szCs w:val="28"/>
        </w:rPr>
        <w:t>ения, возникшие с 01.10.2020</w:t>
      </w:r>
      <w:r w:rsidRPr="00ED2733">
        <w:rPr>
          <w:sz w:val="28"/>
          <w:szCs w:val="28"/>
        </w:rPr>
        <w:t xml:space="preserve"> года и подлежит размещению на официальном сайте администрации Новомошковского сельсовета  Мошковского района Новосибирской области.</w:t>
      </w:r>
    </w:p>
    <w:p w:rsidR="00EE330C" w:rsidRPr="00D44D2C" w:rsidRDefault="00EE330C" w:rsidP="00D44D2C">
      <w:pPr>
        <w:spacing w:line="240" w:lineRule="atLeast"/>
        <w:ind w:left="5"/>
        <w:jc w:val="both"/>
        <w:rPr>
          <w:rFonts w:ascii="Times New Roman" w:hAnsi="Times New Roman" w:cs="Times New Roman"/>
        </w:rPr>
      </w:pPr>
    </w:p>
    <w:p w:rsidR="00EE330C" w:rsidRPr="00D44D2C" w:rsidRDefault="00EE330C" w:rsidP="00D44D2C">
      <w:pPr>
        <w:jc w:val="both"/>
        <w:rPr>
          <w:rFonts w:ascii="Times New Roman" w:hAnsi="Times New Roman" w:cs="Times New Roman"/>
          <w:sz w:val="28"/>
          <w:szCs w:val="28"/>
        </w:rPr>
      </w:pPr>
      <w:r w:rsidRPr="00D44D2C">
        <w:rPr>
          <w:rFonts w:ascii="Times New Roman" w:hAnsi="Times New Roman" w:cs="Times New Roman"/>
          <w:sz w:val="28"/>
          <w:szCs w:val="28"/>
        </w:rPr>
        <w:t xml:space="preserve">Глава Новомошковского сельсовета Мошковского района   </w:t>
      </w:r>
    </w:p>
    <w:p w:rsidR="00EE330C" w:rsidRPr="00D44D2C" w:rsidRDefault="00EE330C" w:rsidP="00D44D2C">
      <w:pPr>
        <w:jc w:val="both"/>
        <w:rPr>
          <w:rFonts w:ascii="Times New Roman" w:hAnsi="Times New Roman" w:cs="Times New Roman"/>
          <w:sz w:val="28"/>
          <w:szCs w:val="28"/>
        </w:rPr>
      </w:pPr>
      <w:r w:rsidRPr="00D44D2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44D2C">
        <w:rPr>
          <w:rFonts w:ascii="Times New Roman" w:hAnsi="Times New Roman" w:cs="Times New Roman"/>
          <w:sz w:val="28"/>
          <w:szCs w:val="28"/>
        </w:rPr>
        <w:t xml:space="preserve">    Е.Я.Галушкина                                               </w:t>
      </w:r>
    </w:p>
    <w:p w:rsidR="00EE330C" w:rsidRPr="00D44D2C" w:rsidRDefault="00EE330C" w:rsidP="00EA6A76">
      <w:pPr>
        <w:spacing w:line="172" w:lineRule="exact"/>
        <w:rPr>
          <w:rFonts w:ascii="Times New Roman" w:hAnsi="Times New Roman" w:cs="Times New Roman"/>
        </w:rPr>
      </w:pPr>
    </w:p>
    <w:p w:rsidR="00EE330C" w:rsidRPr="0035135A" w:rsidRDefault="00EE330C" w:rsidP="00EA6A76">
      <w:pPr>
        <w:ind w:right="-515"/>
        <w:jc w:val="both"/>
        <w:rPr>
          <w:rFonts w:ascii="Times New Roman" w:hAnsi="Times New Roman" w:cs="Times New Roman"/>
          <w:sz w:val="28"/>
          <w:szCs w:val="28"/>
        </w:rPr>
      </w:pPr>
    </w:p>
    <w:p w:rsidR="00EE330C" w:rsidRDefault="00EE330C" w:rsidP="00EA6A76">
      <w:pPr>
        <w:rPr>
          <w:rFonts w:ascii="Times New Roman" w:hAnsi="Times New Roman" w:cs="Times New Roman"/>
          <w:sz w:val="28"/>
          <w:szCs w:val="28"/>
        </w:rPr>
      </w:pPr>
      <w:r w:rsidRPr="0035135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Новомошковского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EE330C" w:rsidRDefault="00EE330C" w:rsidP="00EA6A76">
      <w:pPr>
        <w:rPr>
          <w:rFonts w:ascii="Times New Roman" w:hAnsi="Times New Roman" w:cs="Times New Roman"/>
          <w:sz w:val="28"/>
          <w:szCs w:val="28"/>
        </w:rPr>
      </w:pPr>
      <w:r w:rsidRPr="0035135A">
        <w:rPr>
          <w:rFonts w:ascii="Times New Roman" w:hAnsi="Times New Roman" w:cs="Times New Roman"/>
          <w:sz w:val="28"/>
          <w:szCs w:val="28"/>
        </w:rPr>
        <w:t>Мошковского района  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ибирской области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Н.И.Цепаева</w:t>
      </w:r>
    </w:p>
    <w:sectPr w:rsidR="00EE330C" w:rsidSect="00EA6A7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hybridMultilevel"/>
    <w:tmpl w:val="60B6DF7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29"/>
    <w:multiLevelType w:val="hybridMultilevel"/>
    <w:tmpl w:val="1B62D6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A"/>
    <w:multiLevelType w:val="hybridMultilevel"/>
    <w:tmpl w:val="14330624"/>
    <w:lvl w:ilvl="0" w:tplc="FFFFFFFF">
      <w:start w:val="1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B"/>
    <w:multiLevelType w:val="hybridMultilevel"/>
    <w:tmpl w:val="7FFFCA10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start w:val="5"/>
      <w:numFmt w:val="decimal"/>
      <w:lvlText w:val="%2)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C"/>
    <w:multiLevelType w:val="hybridMultilevel"/>
    <w:tmpl w:val="1A27709E"/>
    <w:lvl w:ilvl="0" w:tplc="FFFFFFFF">
      <w:start w:val="3"/>
      <w:numFmt w:val="decimal"/>
      <w:lvlText w:val="%1."/>
      <w:lvlJc w:val="left"/>
      <w:rPr>
        <w:rFonts w:cs="Times New Roman"/>
      </w:rPr>
    </w:lvl>
    <w:lvl w:ilvl="1" w:tplc="FFFFFFFF">
      <w:start w:val="1"/>
      <w:numFmt w:val="decimal"/>
      <w:lvlText w:val="%2)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D"/>
    <w:multiLevelType w:val="hybridMultilevel"/>
    <w:tmpl w:val="71EA1108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start w:val="4"/>
      <w:numFmt w:val="decimal"/>
      <w:lvlText w:val="%2)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E"/>
    <w:multiLevelType w:val="hybridMultilevel"/>
    <w:tmpl w:val="100F59DC"/>
    <w:lvl w:ilvl="0" w:tplc="FFFFFFFF">
      <w:start w:val="7"/>
      <w:numFmt w:val="decimal"/>
      <w:lvlText w:val="%1."/>
      <w:lvlJc w:val="left"/>
      <w:rPr>
        <w:rFonts w:cs="Times New Roman"/>
      </w:rPr>
    </w:lvl>
    <w:lvl w:ilvl="1" w:tplc="FFFFFFFF">
      <w:start w:val="1"/>
      <w:numFmt w:val="decimal"/>
      <w:lvlText w:val="%2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F"/>
    <w:multiLevelType w:val="hybridMultilevel"/>
    <w:tmpl w:val="7FB7E0AA"/>
    <w:lvl w:ilvl="0" w:tplc="FFFFFFFF">
      <w:start w:val="1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30"/>
    <w:multiLevelType w:val="hybridMultilevel"/>
    <w:tmpl w:val="06EB5BD4"/>
    <w:lvl w:ilvl="0" w:tplc="FFFFFFFF">
      <w:start w:val="15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31"/>
    <w:multiLevelType w:val="hybridMultilevel"/>
    <w:tmpl w:val="6F6DD9AC"/>
    <w:lvl w:ilvl="0" w:tplc="FFFFFFFF">
      <w:start w:val="1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297F3581"/>
    <w:multiLevelType w:val="hybridMultilevel"/>
    <w:tmpl w:val="87203CD6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2878C4"/>
    <w:multiLevelType w:val="hybridMultilevel"/>
    <w:tmpl w:val="2B50111A"/>
    <w:lvl w:ilvl="0" w:tplc="40767014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12">
    <w:nsid w:val="71080D65"/>
    <w:multiLevelType w:val="multilevel"/>
    <w:tmpl w:val="041290B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A76"/>
    <w:rsid w:val="00004E97"/>
    <w:rsid w:val="00027DD8"/>
    <w:rsid w:val="000425D0"/>
    <w:rsid w:val="00071D94"/>
    <w:rsid w:val="000A29AF"/>
    <w:rsid w:val="00115BC6"/>
    <w:rsid w:val="001E4EF4"/>
    <w:rsid w:val="00233A40"/>
    <w:rsid w:val="002422F6"/>
    <w:rsid w:val="00261407"/>
    <w:rsid w:val="002622F2"/>
    <w:rsid w:val="0030488D"/>
    <w:rsid w:val="003310E7"/>
    <w:rsid w:val="0035135A"/>
    <w:rsid w:val="0035745D"/>
    <w:rsid w:val="003C168B"/>
    <w:rsid w:val="004207A8"/>
    <w:rsid w:val="004A5717"/>
    <w:rsid w:val="0057598C"/>
    <w:rsid w:val="005F52F0"/>
    <w:rsid w:val="00642E59"/>
    <w:rsid w:val="006D13F7"/>
    <w:rsid w:val="006D57C9"/>
    <w:rsid w:val="006F2A2C"/>
    <w:rsid w:val="007032F2"/>
    <w:rsid w:val="0072720C"/>
    <w:rsid w:val="00800190"/>
    <w:rsid w:val="008272C8"/>
    <w:rsid w:val="00837B4F"/>
    <w:rsid w:val="00855A30"/>
    <w:rsid w:val="00886869"/>
    <w:rsid w:val="008D3F27"/>
    <w:rsid w:val="008E3711"/>
    <w:rsid w:val="00922676"/>
    <w:rsid w:val="00985A43"/>
    <w:rsid w:val="009927EA"/>
    <w:rsid w:val="00A82AF4"/>
    <w:rsid w:val="00AA3714"/>
    <w:rsid w:val="00B02E97"/>
    <w:rsid w:val="00BE1778"/>
    <w:rsid w:val="00C01C74"/>
    <w:rsid w:val="00C24691"/>
    <w:rsid w:val="00C44C7A"/>
    <w:rsid w:val="00CA0E52"/>
    <w:rsid w:val="00CA24E5"/>
    <w:rsid w:val="00CE7E6A"/>
    <w:rsid w:val="00D20A0D"/>
    <w:rsid w:val="00D44D2C"/>
    <w:rsid w:val="00D457A5"/>
    <w:rsid w:val="00DA3E4C"/>
    <w:rsid w:val="00DE5692"/>
    <w:rsid w:val="00E8680C"/>
    <w:rsid w:val="00EA6A76"/>
    <w:rsid w:val="00EB2468"/>
    <w:rsid w:val="00ED2733"/>
    <w:rsid w:val="00ED6D10"/>
    <w:rsid w:val="00EE330C"/>
    <w:rsid w:val="00EF151B"/>
    <w:rsid w:val="00F0718B"/>
    <w:rsid w:val="00F27407"/>
    <w:rsid w:val="00F7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A76"/>
    <w:rPr>
      <w:rFonts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6A7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D44D2C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01C74"/>
    <w:rPr>
      <w:rFonts w:cs="Arial"/>
      <w:sz w:val="20"/>
      <w:szCs w:val="20"/>
    </w:rPr>
  </w:style>
  <w:style w:type="character" w:customStyle="1" w:styleId="a">
    <w:name w:val="Основной текст_"/>
    <w:link w:val="5"/>
    <w:uiPriority w:val="99"/>
    <w:locked/>
    <w:rsid w:val="00B02E97"/>
    <w:rPr>
      <w:spacing w:val="1"/>
      <w:shd w:val="clear" w:color="auto" w:fill="FFFFFF"/>
    </w:rPr>
  </w:style>
  <w:style w:type="paragraph" w:customStyle="1" w:styleId="5">
    <w:name w:val="Основной текст5"/>
    <w:basedOn w:val="Normal"/>
    <w:link w:val="a"/>
    <w:uiPriority w:val="99"/>
    <w:rsid w:val="00B02E97"/>
    <w:pPr>
      <w:widowControl w:val="0"/>
      <w:shd w:val="clear" w:color="auto" w:fill="FFFFFF"/>
      <w:spacing w:after="900" w:line="322" w:lineRule="exact"/>
    </w:pPr>
    <w:rPr>
      <w:rFonts w:cs="Times New Roman"/>
      <w:spacing w:val="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2</Pages>
  <Words>549</Words>
  <Characters>3130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Qwesta</dc:creator>
  <cp:keywords/>
  <dc:description/>
  <cp:lastModifiedBy>User</cp:lastModifiedBy>
  <cp:revision>15</cp:revision>
  <cp:lastPrinted>2019-02-01T06:55:00Z</cp:lastPrinted>
  <dcterms:created xsi:type="dcterms:W3CDTF">2017-08-07T07:19:00Z</dcterms:created>
  <dcterms:modified xsi:type="dcterms:W3CDTF">2020-11-16T04:27:00Z</dcterms:modified>
</cp:coreProperties>
</file>